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เพื่อเผยแพร่ผลการดำเนินงานของ สกอ.ตามนโยบายรัฐบาล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176A62" w:rsidRDefault="00176A62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E3294E" w:rsidRPr="00E14841" w:rsidRDefault="00653AC6" w:rsidP="00E3294E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927929" w:rsidRDefault="00927929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475D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176A6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176A6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176A6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F2B" w:rsidRDefault="00DB5F2B">
      <w:r>
        <w:separator/>
      </w:r>
    </w:p>
  </w:endnote>
  <w:endnote w:type="continuationSeparator" w:id="0">
    <w:p w:rsidR="00DB5F2B" w:rsidRDefault="00DB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41" w:rsidRDefault="00E148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41" w:rsidRDefault="00E148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F2B" w:rsidRDefault="00DB5F2B">
      <w:r>
        <w:separator/>
      </w:r>
    </w:p>
  </w:footnote>
  <w:footnote w:type="continuationSeparator" w:id="0">
    <w:p w:rsidR="00DB5F2B" w:rsidRDefault="00DB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41" w:rsidRDefault="00E148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</w:t>
                            </w:r>
                            <w:r w:rsidR="00AE667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</w:t>
                            </w:r>
                            <w:bookmarkStart w:id="0" w:name="_GoBack"/>
                            <w:bookmarkEnd w:id="0"/>
                            <w:r w:rsidR="00AE667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</w:t>
                      </w:r>
                      <w:r w:rsidR="00AE667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</w:t>
                      </w:r>
                      <w:bookmarkStart w:id="1" w:name="_GoBack"/>
                      <w:bookmarkEnd w:id="1"/>
                      <w:r w:rsidR="00AE667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41" w:rsidRDefault="00E148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76A62"/>
    <w:rsid w:val="00182875"/>
    <w:rsid w:val="001837C8"/>
    <w:rsid w:val="00184C20"/>
    <w:rsid w:val="00186178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E667E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8AA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B5F2B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502E-DF06-4D3A-9B91-0F92956C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64</TotalTime>
  <Pages>4</Pages>
  <Words>1745</Words>
  <Characters>7343</Characters>
  <Application>Microsoft Office Word</Application>
  <DocSecurity>0</DocSecurity>
  <Lines>61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2015-01-19T07:15:00Z</cp:lastPrinted>
  <dcterms:created xsi:type="dcterms:W3CDTF">2017-01-06T02:10:00Z</dcterms:created>
  <dcterms:modified xsi:type="dcterms:W3CDTF">2018-02-05T09:01:00Z</dcterms:modified>
</cp:coreProperties>
</file>